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Swale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Swale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Swale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Swale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Swale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Swale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41.2% </w:t>
      </w:r>
      <w:r w:rsidRPr="004747BF">
        <w:rPr>
          <w:rFonts w:ascii="Libre Franklin Light" w:eastAsia="Times New Roman" w:hAnsi="Libre Franklin Light" w:cs="Calibri Light"/>
        </w:rPr>
        <w:t xml:space="preserve">of those respondents classified as PGSI 8+ in Swale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Swale is estimated to be </w:t>
      </w:r>
      <w:r w:rsidRPr="00773DF7">
        <w:rPr>
          <w:rFonts w:ascii="Libre Franklin Light" w:eastAsia="Times New Roman" w:hAnsi="Libre Franklin Light" w:cs="Calibri Light"/>
          <w:b/>
          <w:bCs/>
          <w:color w:val="C45911" w:themeColor="accent2" w:themeShade="BF"/>
        </w:rPr>
        <w:t xml:space="preserve">£1,881,349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Swale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Swale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Swale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Swale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wa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Swale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wa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Swale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Swale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41.2%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wa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Swale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Swale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Swale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Swale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Swale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Swale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£1,881,349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Swale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£30,644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£633,737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£45,399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£12,768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£23,409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£1,135,392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£1,881,349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Swale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Swale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Swale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Swale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Swale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Swale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Swale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Swale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4590A82-5852-4E86-A545-0555386C8C9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